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675" w:rsidRDefault="00011675" w:rsidP="000116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WYKYN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11675" w:rsidRDefault="00011675" w:rsidP="000116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1675" w:rsidRDefault="00011675" w:rsidP="000116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1675" w:rsidRDefault="00011675" w:rsidP="000116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011675" w:rsidRDefault="00011675" w:rsidP="000116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Richard Grey, 4</w:t>
      </w:r>
      <w:r w:rsidRPr="00F72B1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11675" w:rsidRDefault="00011675" w:rsidP="000116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C57C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21 -5)</w:t>
      </w:r>
    </w:p>
    <w:p w:rsidR="00011675" w:rsidRDefault="00011675" w:rsidP="000116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1675" w:rsidRDefault="00011675" w:rsidP="000116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11675" w:rsidRDefault="00011675" w:rsidP="000116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  <w:bookmarkStart w:id="0" w:name="_GoBack"/>
      <w:bookmarkEnd w:id="0"/>
    </w:p>
    <w:sectPr w:rsidR="00DD5B8A" w:rsidRPr="000116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675" w:rsidRDefault="00011675" w:rsidP="00564E3C">
      <w:pPr>
        <w:spacing w:after="0" w:line="240" w:lineRule="auto"/>
      </w:pPr>
      <w:r>
        <w:separator/>
      </w:r>
    </w:p>
  </w:endnote>
  <w:endnote w:type="continuationSeparator" w:id="0">
    <w:p w:rsidR="00011675" w:rsidRDefault="0001167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11675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675" w:rsidRDefault="00011675" w:rsidP="00564E3C">
      <w:pPr>
        <w:spacing w:after="0" w:line="240" w:lineRule="auto"/>
      </w:pPr>
      <w:r>
        <w:separator/>
      </w:r>
    </w:p>
  </w:footnote>
  <w:footnote w:type="continuationSeparator" w:id="0">
    <w:p w:rsidR="00011675" w:rsidRDefault="0001167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75"/>
    <w:rsid w:val="0001167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13E9A"/>
  <w15:chartTrackingRefBased/>
  <w15:docId w15:val="{9A518115-E4CD-469E-A389-7995341F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116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2015-10-04T10:22:00Z</dcterms:created>
  <dcterms:modified xsi:type="dcterms:W3CDTF">2015-10-04T10:22:00Z</dcterms:modified>
</cp:coreProperties>
</file>